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BE28D" w14:textId="77777777" w:rsidR="00B2745C" w:rsidRDefault="00B2745C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PALMER</w:t>
      </w:r>
      <w:r>
        <w:rPr>
          <w:rFonts w:cs="Times New Roman"/>
          <w:szCs w:val="24"/>
        </w:rPr>
        <w:t xml:space="preserve">       (fl.1483)</w:t>
      </w:r>
    </w:p>
    <w:p w14:paraId="339F23AC" w14:textId="77777777" w:rsidR="00B2745C" w:rsidRDefault="00B2745C" w:rsidP="00B2745C">
      <w:pPr>
        <w:pStyle w:val="NoSpacing"/>
        <w:rPr>
          <w:rFonts w:cs="Times New Roman"/>
          <w:szCs w:val="24"/>
        </w:rPr>
      </w:pPr>
    </w:p>
    <w:p w14:paraId="7B285F43" w14:textId="77777777" w:rsidR="00B2745C" w:rsidRDefault="00B2745C" w:rsidP="00B2745C">
      <w:pPr>
        <w:pStyle w:val="NoSpacing"/>
        <w:rPr>
          <w:rFonts w:cs="Times New Roman"/>
          <w:szCs w:val="24"/>
        </w:rPr>
      </w:pPr>
    </w:p>
    <w:p w14:paraId="56DB8F1D" w14:textId="77777777" w:rsidR="00B2745C" w:rsidRDefault="00B2745C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Proctour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Kirkby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Bellars</w:t>
      </w:r>
      <w:proofErr w:type="spellEnd"/>
      <w:r>
        <w:rPr>
          <w:rFonts w:cs="Times New Roman"/>
          <w:szCs w:val="24"/>
        </w:rPr>
        <w:t>,</w:t>
      </w:r>
    </w:p>
    <w:p w14:paraId="400E3C74" w14:textId="77777777" w:rsidR="00B2745C" w:rsidRDefault="00B2745C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Leicestershire(q.v.).</w:t>
      </w:r>
    </w:p>
    <w:p w14:paraId="7D31FDB6" w14:textId="77777777" w:rsidR="00B2745C" w:rsidRDefault="00B2745C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DCB081C" w14:textId="77777777" w:rsidR="00B93710" w:rsidRDefault="00B93710" w:rsidP="00B93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Redyng</w:t>
      </w:r>
      <w:proofErr w:type="spellEnd"/>
      <w:r>
        <w:rPr>
          <w:rFonts w:cs="Times New Roman"/>
          <w:szCs w:val="24"/>
        </w:rPr>
        <w:t xml:space="preserve"> of Kentish Town(q.v.),</w:t>
      </w:r>
    </w:p>
    <w:p w14:paraId="6102EA91" w14:textId="77777777" w:rsidR="00B93710" w:rsidRDefault="00B93710" w:rsidP="00B93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Middlesex.</w:t>
      </w:r>
    </w:p>
    <w:p w14:paraId="51CFD92A" w14:textId="20B7B914" w:rsidR="00B93710" w:rsidRDefault="00B93710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1DF2B94" w14:textId="77777777" w:rsidR="00B2745C" w:rsidRDefault="00B2745C" w:rsidP="00B2745C">
      <w:pPr>
        <w:pStyle w:val="NoSpacing"/>
        <w:rPr>
          <w:rFonts w:cs="Times New Roman"/>
          <w:szCs w:val="24"/>
        </w:rPr>
      </w:pPr>
    </w:p>
    <w:p w14:paraId="69977500" w14:textId="77777777" w:rsidR="00B2745C" w:rsidRDefault="00B2745C" w:rsidP="00B2745C">
      <w:pPr>
        <w:pStyle w:val="NoSpacing"/>
        <w:rPr>
          <w:rFonts w:cs="Times New Roman"/>
          <w:szCs w:val="24"/>
        </w:rPr>
      </w:pPr>
    </w:p>
    <w:p w14:paraId="72706F98" w14:textId="77777777" w:rsidR="00B2745C" w:rsidRDefault="00B2745C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2022</w:t>
      </w:r>
    </w:p>
    <w:p w14:paraId="231AA7C9" w14:textId="741B8359" w:rsidR="00B93710" w:rsidRDefault="00B93710" w:rsidP="00B274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2023</w:t>
      </w:r>
    </w:p>
    <w:p w14:paraId="140C43D5" w14:textId="77777777" w:rsidR="00B93710" w:rsidRDefault="00B93710" w:rsidP="00B2745C">
      <w:pPr>
        <w:pStyle w:val="NoSpacing"/>
        <w:rPr>
          <w:rFonts w:cs="Times New Roman"/>
          <w:szCs w:val="24"/>
        </w:rPr>
      </w:pPr>
    </w:p>
    <w:p w14:paraId="223451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FD59" w14:textId="77777777" w:rsidR="00B85210" w:rsidRDefault="00B85210" w:rsidP="009139A6">
      <w:r>
        <w:separator/>
      </w:r>
    </w:p>
  </w:endnote>
  <w:endnote w:type="continuationSeparator" w:id="0">
    <w:p w14:paraId="5F2CB992" w14:textId="77777777" w:rsidR="00B85210" w:rsidRDefault="00B852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F6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85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12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98A0" w14:textId="77777777" w:rsidR="00B85210" w:rsidRDefault="00B85210" w:rsidP="009139A6">
      <w:r>
        <w:separator/>
      </w:r>
    </w:p>
  </w:footnote>
  <w:footnote w:type="continuationSeparator" w:id="0">
    <w:p w14:paraId="4FBAE417" w14:textId="77777777" w:rsidR="00B85210" w:rsidRDefault="00B852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D2D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83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E2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45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745C"/>
    <w:rsid w:val="00B85210"/>
    <w:rsid w:val="00B9371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670E8"/>
  <w15:chartTrackingRefBased/>
  <w15:docId w15:val="{1AC8C3C7-D6AA-4DDE-84CB-E758E15B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7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2022-11-29T21:42:00Z</dcterms:created>
  <dcterms:modified xsi:type="dcterms:W3CDTF">2023-06-11T11:43:00Z</dcterms:modified>
</cp:coreProperties>
</file>